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031A3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B331DC" wp14:editId="02869078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031A31" w:rsidRPr="00031A31" w:rsidRDefault="00435467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hyperlink r:id="rId9" w:history="1">
                                  <w:r w:rsidR="00031A31" w:rsidRPr="00435467">
                                    <w:rPr>
                                      <w:rStyle w:val="Hyperlink"/>
                                      <w:rFonts w:ascii="Adobe Arabic" w:hAnsi="Adobe Arabic" w:cs="Adobe Arabic" w:hint="cs"/>
                                      <w:b/>
                                      <w:bCs/>
                                      <w:sz w:val="52"/>
                                      <w:szCs w:val="56"/>
                                      <w:rtl/>
                                      <w:lang w:bidi="ar-SY"/>
                                    </w:rPr>
                                    <w:t>استمارة التقييم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082800"/>
                            <a:ext cx="4478020" cy="17208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31A31" w:rsidRPr="002771A2" w:rsidRDefault="00017ECF" w:rsidP="00017ECF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017ECF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الحوكمة في عصر التحوّل الرقمي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">
                <v:group id="Group 15" o:spid="_x0000_s1027" style="position:absolute;top:55340;width:101314;height:9579" coordorigin="-9037" coordsize="101314,9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evABMcoA&#10;AADiAAAADwAAAAAAAAAAAAAAAACqAgAAZHJzL2Rvd25yZXYueG1sUEsFBgAAAAAEAAQA+gAAAKED&#10;AAAAAA==&#10;">
                  <v:rect id="Rectangle 755587114" o:spid="_x0000_s1028" style="position:absolute;left:42089;width:5018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gmecwA&#10;AADiAAAADwAAAGRycy9kb3ducmV2LnhtbESPQUvDQBSE70L/w/IEb3aTYtoSuy2ttaAQD6YF9fbI&#10;PrOh2bcxu7bx33cFweMwM98wi9VgW3Gi3jeOFaTjBARx5XTDtYLDfnc7B+EDssbWMSn4IQ+r5ehq&#10;gbl2Z36lUxlqESHsc1RgQuhyKX1lyKIfu444ep+utxii7GupezxHuG3lJEmm0mLDccFgRw+GqmP5&#10;bRVsaPpcvn+U8tG82cl291IU269CqZvrYX0PItAQ/sN/7SetYJZl2XyWpnfweyneAbm8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6sgmecwAAADiAAAADwAAAAAAAAAAAAAAAACY&#10;AgAAZHJzL2Rvd25yZXYueG1sUEsFBgAAAAAEAAQA9QAAAJED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kyr8gA&#10;AADiAAAADwAAAGRycy9kb3ducmV2LnhtbERPz0vDMBS+C/4P4QnebLI6inTLhjoHDurBOti8PZpn&#10;U2xeahO3+t+bg+Dx4/u9XE+uFycaQ+dZwyxTIIgbbzpuNezftjd3IEJENth7Jg0/FGC9urxYYmn8&#10;mV/pVMdWpBAOJWqwMQ6llKGx5DBkfiBO3IcfHcYEx1aaEc8p3PUyV6qQDjtODRYHerTUfNbfTsMD&#10;Fbv6+F7LJ3tw+Wb7UlWbr0rr66vpfgEi0hT/xX/uZ6PhtpgrlReztDldSnd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OTKvyAAAAOIAAAAPAAAAAAAAAAAAAAAAAJgCAABk&#10;cnMvZG93bnJldi54bWxQSwUGAAAAAAQABAD1AAAAjQMAAAAA&#10;" fillcolor="#168489" strokecolor="#168489" strokeweight="1pt"/>
                </v:group>
                <v:group id="Group 973" o:spid="_x0000_s1030" style="position:absolute;width:101314;height:10247" coordsize="101314,10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4BHvPIAAAA&#10;4wAAAA8AAAAAAAAAAAAAAAAAqgIAAGRycy9kb3ducmV2LnhtbFBLBQYAAAAABAAEAPoAAACfAwAA&#10;AAA=&#10;">
                  <v:group id="Group 15" o:spid="_x0000_s1031" style="position:absolute;top:2762;width:101314;height:5524" coordorigin="-9037" coordsize="101314,9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If0YALL&#10;AAAA4gAAAA8AAAAAAAAAAAAAAAAAqgIAAGRycy9kb3ducmV2LnhtbFBLBQYAAAAABAAEAPoAAACi&#10;AwAAAAA=&#10;">
                    <v:rect id="Rectangle 967090383" o:spid="_x0000_s1032" style="position:absolute;left:42089;width:5018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0hMoA&#10;AADiAAAADwAAAGRycy9kb3ducmV2LnhtbESPQWvCQBSE74X+h+UVequ71aImukoRAt5aU8XrI/tM&#10;0mbfhuwao7++WxB6HGbmG2a5Hmwjeup87VjD60iBIC6cqbnUsP/KXuYgfEA22DgmDVfysF49Piwx&#10;Ne7CO+rzUIoIYZ+ihiqENpXSFxVZ9CPXEkfv5DqLIcqulKbDS4TbRo6VmkqLNceFClvaVFT85Ger&#10;4S07ZNv8evveJ6U95rdZP1afH1o/Pw3vCxCBhvAfvre3RkMynalETeYT+LsU74Bc/Q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MQNITKAAAA4gAAAA8AAAAAAAAAAAAAAAAAmAIA&#10;AGRycy9kb3ducmV2LnhtbFBLBQYAAAAABAAEAPUAAACPAwAA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trscA&#10;AADiAAAADwAAAGRycy9kb3ducmV2LnhtbERPy2rCQBTdF/yH4Qrd1Umsz+gopRBwVxsVt5fMNUmb&#10;uRMy0xj9+k5B6PJw3uttb2rRUesqywriUQSCOLe64kLB8ZC+LEA4j6yxtkwKbuRguxk8rTHR9sqf&#10;1GW+ECGEXYIKSu+bREqXl2TQjWxDHLiLbQ36ANtC6havIdzUchxFM2mw4tBQYkPvJeXf2Y9RMElP&#10;6S673b+Oy8Kcs/u8G0f7D6Weh/3bCoSn3v+LH+6dDvOni3gax5NX+LsUMM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ba7HAAAA4gAAAA8AAAAAAAAAAAAAAAAAmAIAAGRy&#10;cy9kb3ducmV2LnhtbFBLBQYAAAAABAAEAPUAAACMAw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5zc0A&#10;AADjAAAADwAAAGRycy9kb3ducmV2LnhtbESPzU7DQAyE70h9h5UrcaMbAoQq7baqIlUgRA/9uXBz&#10;s24SkfWG7NIGnh4fkHq0PZ6Zb74cXKvO1IfGs4H7SQKKuPS24crAYb++m4IKEdli65kM/FCA5WJ0&#10;M8fc+gtv6byLlRITDjkaqGPscq1DWZPDMPEdsdxOvncYZewrbXu8iLlrdZokmXbYsCTU2FFRU/m5&#10;+3YG3or1BrfH1E1/2+Ll/bTqvg4fT8bcjofVDFSkIV7F/9+vVupnj+lDkj5nQiFMsgC9+AM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D3xec3NAAAA4wAAAA8AAAAAAAAAAAAAAAAA&#10;mAIAAGRycy9kb3ducmV2LnhtbFBLBQYAAAAABAAEAPUAAACSAwAAAAA=&#10;" filled="f" stroked="f" strokeweight=".5pt">
                    <v:textbox>
                      <w:txbxContent>
                        <w:p w:rsidR="00031A31" w:rsidRPr="00031A31" w:rsidRDefault="00435467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hyperlink r:id="rId10" w:history="1">
                            <w:r w:rsidR="00031A31" w:rsidRPr="00435467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استمارة التقييم</w:t>
                            </w:r>
                          </w:hyperlink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9DdO3IAAAA&#10;4wAAAA8AAAAAAAAAAAAAAAAAqgIAAGRycy9kb3ducmV2LnhtbFBLBQYAAAAABAAEAPoAAACfAwAA&#10;AAA=&#10;">
                    <v:oval id="Oval 1440503543" o:spid="_x0000_s1036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6r6ccA&#10;AADjAAAADwAAAGRycy9kb3ducmV2LnhtbERPX2vCMBB/F/Ydwg32pslqldEZZWwMFDbQOn0+mrMt&#10;NpfSZLZ++2Ug+Hi//7dYDbYRF+p87VjD80SBIC6cqbnU8LP/HL+A8AHZYOOYNFzJw2r5MFpgZlzP&#10;O7rkoRQxhH2GGqoQ2kxKX1Rk0U9cSxy5k+sshnh2pTQd9jHcNjJRai4t1hwbKmzpvaLinP9aDdvz&#10;6XA9br7Ud+n6fN7bjyQxe62fHoe3VxCBhnAX39xrE+enqZqp6Sydwv9PEQC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uq+nHAAAA4wAAAA8AAAAAAAAAAAAAAAAAmAIAAGRy&#10;cy9kb3ducmV2LnhtbFBLBQYAAAAABAAEAPUAAACMAw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/FC8cA&#10;AADhAAAADwAAAGRycy9kb3ducmV2LnhtbESPzWrCQBSF94LvMFyhO500i6lGRymK0EKFGlvXl8w1&#10;CWbuhMxo4tt3FkKXh/PHt9oMthF36nztWMPrLAFBXDhTc6nh57SfzkH4gGywcUwaHuRhsx6PVpgZ&#10;1/OR7nkoRRxhn6GGKoQ2k9IXFVn0M9cSR+/iOoshyq6UpsM+jttGpkmipMWa40OFLW0rKq75zWr4&#10;vl5+H+fPr+RQuj5Xvd2lqTlp/TIZ3pcgAg3hP/xsfxgNC6XmqXqLDJEo0oB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vxQvHAAAA4QAAAA8AAAAAAAAAAAAAAAAAmAIAAGRy&#10;cy9kb3ducmV2LnhtbFBLBQYAAAAABAAEAPUAAACMAw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4lNMcA&#10;AADjAAAADwAAAGRycy9kb3ducmV2LnhtbERPS0vEMBC+C/6HMII3N7GFulubXUQRFBTc7uM8NNMH&#10;20xKE7fdf28EweN87yk2s+3FmUbfOdZwv1AgiCtnOm407Hevd0sQPiAb7B2Thgt52KyvrwrMjZt4&#10;S+cyNCKGsM9RQxvCkEvpq5Ys+oUbiCNXu9FiiOfYSDPiFMNtLxOlMmmx49jQ4kDPLVWn8ttq+DrV&#10;h8vx/UN9Nm4qs8m+JInZaX17Mz89ggg0h3/xn/vNxPmrh9UyzVKVwu9PEQC5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+JTTHAAAA4wAAAA8AAAAAAAAAAAAAAAAAmAIAAGRy&#10;cy9kb3ducmV2LnhtbFBLBQYAAAAABAAEAPUAAACMAw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ZKog1coA&#10;AADiAAAADwAAAAAAAAAAAAAAAACqAgAAZHJzL2Rvd25yZXYueG1sUEsFBgAAAAAEAAQA+gAAAKED&#10;AAAAAA==&#10;">
                    <v:oval id="Oval 96915098" o:spid="_x0000_s1040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Vj8YA&#10;AADhAAAADwAAAGRycy9kb3ducmV2LnhtbERPXWvCMBR9H+w/hDvY20wsrNhqlDERNpigdfP50lzb&#10;YnNTmszWf28eBB8P53uxGm0rLtT7xrGG6USBIC6dabjS8HvYvM1A+IBssHVMGq7kYbV8flpgbtzA&#10;e7oUoRIxhH2OGuoQulxKX9Zk0U9cRxy5k+sthgj7SpoehxhuW5kolUqLDceGGjv6rKk8F/9Ww+58&#10;+rsev3/UtnJDkQ52nSTmoPXry/gxBxFoDA/x3f1lNGRpNn1XWZwcH8U3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Vj8YAAADhAAAADwAAAAAAAAAAAAAAAACYAgAAZHJz&#10;L2Rvd25yZXYueG1sUEsFBgAAAAAEAAQA9QAAAIsD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cMoA&#10;AADiAAAADwAAAGRycy9kb3ducmV2LnhtbESPQWvCQBSE7wX/w/KE3urGWDWkriJKoQUFjW3Pj+wz&#10;CWbfhuzWxH/fLQgeh5n5hlmselOLK7WusqxgPIpAEOdWV1wo+Dq9vyQgnEfWWFsmBTdysFoOnhaY&#10;atvxka6ZL0SAsEtRQel9k0rp8pIMupFtiIN3tq1BH2RbSN1iF+CmlnEUzaTBisNCiQ1tSsov2a9R&#10;cLicv28/n7toX9gum3VmG8f6pNTzsF+/gfDU+0f43v7QCuavyTROpuMJ/F8Kd0Au/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8aInDKAAAA4gAAAA8AAAAAAAAAAAAAAAAAmAIA&#10;AGRycy9kb3ducmV2LnhtbFBLBQYAAAAABAAEAPUAAACPAwAA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96MoA&#10;AADiAAAADwAAAGRycy9kb3ducmV2LnhtbESPQWvCQBSE74X+h+UVvNXdJCIluoq0FBQs1Fg9P7LP&#10;JJh9G7JbE/99t1DocZiZb5jlerStuFHvG8cakqkCQVw603Cl4ev4/vwCwgdkg61j0nAnD+vV48MS&#10;c+MGPtCtCJWIEPY5aqhD6HIpfVmTRT91HXH0Lq63GKLsK2l6HCLctjJVai4tNhwXauzotabyWnxb&#10;DZ/Xy+l+3u3VR+WGYj7YtzQ1R60nT+NmASLQGP7Df+2t0ZDNspnKkiSB30vxDsjV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LbfejKAAAA4gAAAA8AAAAAAAAAAAAAAAAAmAIA&#10;AGRycy9kb3ducmV2LnhtbFBLBQYAAAAABAAEAPUAAACPAwAA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0828;width:44780;height:17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HQMwA&#10;AADiAAAADwAAAGRycy9kb3ducmV2LnhtbESPQWvCQBSE70L/w/IKvenGUG2MriIBqYgetF56e2af&#10;SWj2bZrdavTXdwtCj8PMfMPMFp2pxYVaV1lWMBxEIIhzqysuFBw/Vv0EhPPIGmvLpOBGDhbzp94M&#10;U22vvKfLwRciQNilqKD0vkmldHlJBt3ANsTBO9vWoA+yLaRu8RrgppZxFI2lwYrDQokNZSXlX4cf&#10;o2CTrXa4P8UmudfZ+/a8bL6PnyOlXp675RSEp87/hx/ttVYwnsTDZPT2OoG/S+EOyPkv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GwMHQMwAAADiAAAADwAAAAAAAAAAAAAAAACY&#10;AgAAZHJzL2Rvd25yZXYueG1sUEsFBgAAAAAEAAQA9QAAAJEDAAAAAA==&#10;" filled="f" stroked="f" strokeweight=".5pt">
                  <v:textbox>
                    <w:txbxContent>
                      <w:p w:rsidR="00031A31" w:rsidRPr="002771A2" w:rsidRDefault="00017ECF" w:rsidP="00017ECF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017ECF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الحوكمة في عصر التحوّل الرقمي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/7O2vIAAAA&#10;4wAAAA8AAAAAAAAAAAAAAAAAqgIAAGRycy9kb3ducmV2LnhtbFBLBQYAAAAABAAEAPoAAACfAwAA&#10;AAA=&#10;">
                  <v:oval id="Oval 802409361" o:spid="_x0000_s1045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WMcoA&#10;AADiAAAADwAAAGRycy9kb3ducmV2LnhtbESPQWvCQBSE7wX/w/KEXkqzGxVrUlexhUqvTRX09sg+&#10;k9Ds25Ddavz3XaHgcZiZb5jlerCtOFPvG8ca0kSBIC6dabjSsPv+eF6A8AHZYOuYNFzJw3o1elhi&#10;btyFv+hchEpECPscNdQhdLmUvqzJok9cRxy9k+sthij7SpoeLxFuWzlRai4tNhwXauzovabyp/i1&#10;GvZZV6TToUlfjk/X0s82bvu2O2j9OB42ryACDeEe/m9/Gg0LNZmpbDpP4XYp3gG5+gM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aG1jHKAAAA4gAAAA8AAAAAAAAAAAAAAAAAmAIA&#10;AGRycy9kb3ducmV2LnhtbFBLBQYAAAAABAAEAPUAAACPAwAA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o5MgA&#10;AADjAAAADwAAAGRycy9kb3ducmV2LnhtbERPzWrCQBC+F3yHZQQvpW5SazSpq6hQ6dVoQW9DdpqE&#10;ZmdDdtX49l2h0ON8/7NY9aYRV+pcbVlBPI5AEBdW11wqOB4+XuYgnEfW2FgmBXdysFoOnhaYaXvj&#10;PV1zX4oQwi5DBZX3bSalKyoy6Ma2JQ7ct+0M+nB2pdQd3kK4aeRrFCXSYM2hocKWthUVP/nFKPhK&#10;2zye9HU8Oz/fC/e2trvN8aTUaNiv30F46v2/+M/9qcP8SZQk02mcpvD4KQA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42jkyAAAAOMAAAAPAAAAAAAAAAAAAAAAAJgCAABk&#10;cnMvZG93bnJldi54bWxQSwUGAAAAAAQABAD1AAAAjQM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XeMoA&#10;AADiAAAADwAAAGRycy9kb3ducmV2LnhtbESPQWvCQBSE7wX/w/KEXopuUpdUU1fRQqXXpgp6e2Rf&#10;k2D2bchuNf77rlDocZiZb5jlerCtuFDvG8ca0mkCgrh0puFKw/7rfTIH4QOywdYxabiRh/Vq9LDE&#10;3Lgrf9KlCJWIEPY5aqhD6HIpfVmTRT91HXH0vl1vMUTZV9L0eI1w28rnJMmkxYbjQo0dvdVUnosf&#10;q+Gw6Ip0NjTpy+npVnq1cbvt/qj143jYvIIINIT/8F/7w2jI5gs1U0plcL8U74Bc/Q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CTl3jKAAAA4gAAAA8AAAAAAAAAAAAAAAAAmAIA&#10;AGRycy9kb3ducmV2LnhtbFBLBQYAAAAABAAEAPUAAACPAwAA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V1MoA&#10;AADiAAAADwAAAGRycy9kb3ducmV2LnhtbESPQWvCQBSE74L/YXlCL6VuthWbpK6ihYpXUwvt7ZF9&#10;TYLZtyG71fjvXaHgcZiZb5jFarCtOFHvG8ca1DQBQVw603Cl4fD58ZSC8AHZYOuYNFzIw2o5Hi0w&#10;N+7MezoVoRIRwj5HDXUIXS6lL2uy6KeuI47er+sthij7SpoezxFuW/mcJHNpseG4UGNH7zWVx+LP&#10;avjKukK9DI16/Xm8lH62dtvN4Vvrh8mwfgMRaAj38H97ZzRkaarSLJkpuF2Kd0Aur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mGFdTKAAAA4gAAAA8AAAAAAAAAAAAAAAAAmAIA&#10;AGRycy9kb3ducmV2LnhtbFBLBQYAAAAABAAEAPUAAACPAwAA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+SsYA&#10;AADiAAAADwAAAGRycy9kb3ducmV2LnhtbERPTWvCQBC9F/wPywi9FN1EU63RVVRQvJoqtLchO02C&#10;2dmQ3Wr8965Q6PHxvherztTiSq2rLCuIhxEI4tzqigsFp8/d4AOE88gaa8uk4E4OVsveywJTbW98&#10;pGvmCxFC2KWooPS+SaV0eUkG3dA2xIH7sa1BH2BbSN3iLYSbWo6iaCINVhwaSmxoW1J+yX6NgvOs&#10;yeJxV8XT77d77pK13W9OX0q99rv1HISnzv+L/9wHHebH49HsPUoSeF4KG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r+SsYAAADiAAAADwAAAAAAAAAAAAAAAACYAgAAZHJz&#10;L2Rvd25yZXYueG1sUEsFBgAAAAAEAAQA9QAAAIsD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yDMcsA&#10;AADjAAAADwAAAGRycy9kb3ducmV2LnhtbESPQU/DMAyF70j8h8hIXBBLOioK3bJpIDFxXRkS3KzG&#10;aysap2rC1v17fJjE0fbze+9briffqyONsQtsIZsZUMR1cB03FvYfb/dPoGJCdtgHJgtnirBeXV8t&#10;sXThxDs6VqlRYsKxRAttSkOpdaxb8hhnYSCW2yGMHpOMY6PdiCcx972eG/OoPXYsCS0O9NpS/VP9&#10;egufz0OVPUxdVnzfneuYb8L2Zf9l7e3NtFmASjSlf/Hl+91J/XlhTJHluVAIkyxAr/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oLIMxywAAAOMAAAAPAAAAAAAAAAAAAAAAAJgC&#10;AABkcnMvZG93bnJldi54bWxQSwUGAAAAAAQABAD1AAAAkAMA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Pd8oA&#10;AADiAAAADwAAAGRycy9kb3ducmV2LnhtbESPQWvCQBSE7wX/w/IEL6VuEmOt0VVswdJro4K9PbLP&#10;JJh9G7Krxn/vFgo9DjPzDbNc96YRV+pcbVlBPI5AEBdW11wq2O+2L28gnEfW2FgmBXdysF4NnpaY&#10;aXvjb7rmvhQBwi5DBZX3bSalKyoy6Ma2JQ7eyXYGfZBdKXWHtwA3jUyi6FUarDksVNjSR0XFOb8Y&#10;BYd5m8eTvo5nP8/3wqUb+/m+Pyo1GvabBQhPvf8P/7W/tIIknUazJE0m8Hsp3AG5e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MGz3fKAAAA4gAAAA8AAAAAAAAAAAAAAAAAmAIA&#10;AGRycy9kb3ducmV2LnhtbFBLBQYAAAAABAAEAPUAAACPAwAA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JzsgA&#10;AADjAAAADwAAAGRycy9kb3ducmV2LnhtbERPS2vCQBC+C/0PyxR6KbpZ6yupq9hCi1ejgt6G7DQJ&#10;zc6G7Fbjv+8WCh7ne89y3dtGXKjztWMNapSAIC6cqbnUcNh/DBcgfEA22DgmDTfysF49DJaYGXfl&#10;HV3yUIoYwj5DDVUIbSalLyqy6EeuJY7cl+sshnh2pTQdXmO4beQ4SWbSYs2xocKW3isqvvMfq+GY&#10;trl66Ws1Pz/fCj/ZuM+3w0nrp8d+8woiUB/u4n/31sT5Y5VO08l8oeDvpwi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S4nOyAAAAOMAAAAPAAAAAAAAAAAAAAAAAJgCAABk&#10;cnMvZG93bnJldi54bWxQSwUGAAAAAAQABAD1AAAAjQM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PNrMwA&#10;AADjAAAADwAAAGRycy9kb3ducmV2LnhtbESPQU/CQBCF7yb8h82QeDGybTEFKgtBE41XKyZwm3SH&#10;trE723RXKP/eOZhwnJk3771vvR1dp840hNazgXSWgCKuvG25NrD/entcggoR2WLnmQxcKcB2M7lb&#10;Y2H9hT/pXMZaiQmHAg00MfaF1qFqyGGY+Z5Ybic/OIwyDrW2A17E3HU6S5JcO2xZEhrs6bWh6qf8&#10;dQa+V32Zzsc2XRwfrlV42vn3l/3BmPvpuHsGFWmMN/H/94eV+ot8vsqyPBcKYZIF6M0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2ePNrMwAAADjAAAADwAAAAAAAAAAAAAAAACY&#10;AgAAZHJzL2Rvd25yZXYueG1sUEsFBgAAAAAEAAQA9QAAAJED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017ECF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DD21372" wp14:editId="721F7C28">
            <wp:simplePos x="0" y="0"/>
            <wp:positionH relativeFrom="page">
              <wp:align>right</wp:align>
            </wp:positionH>
            <wp:positionV relativeFrom="paragraph">
              <wp:posOffset>2987040</wp:posOffset>
            </wp:positionV>
            <wp:extent cx="7560310" cy="4430395"/>
            <wp:effectExtent l="0" t="0" r="2540" b="825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43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D5F3AC9" wp14:editId="495F1D5E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</w:rPr>
        <mc:AlternateContent>
          <mc:Choice Requires="wpg">
            <w:drawing>
              <wp:inline distT="0" distB="0" distL="0" distR="0" wp14:anchorId="60F66BCC" wp14:editId="68926A57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435467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3" w:history="1">
                                <w:r w:rsidR="00031A31" w:rsidRPr="00435467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تقييم الدورة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">
                <v:rect id="Rectangle 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P9gMQA&#10;AADaAAAADwAAAGRycy9kb3ducmV2LnhtbESPzWrDMBCE74W+g9hCbrVcQ03jWAklENpLDk1NILeN&#10;tbFNrJVryT95+6hQ6HGY+WaYfDObVozUu8aygpcoBkFcWt1wpaD43j2/gXAeWWNrmRTcyMFm/fiQ&#10;Y6btxF80HnwlQgm7DBXU3neZlK6syaCLbEccvIvtDfog+0rqHqdQblqZxHEqDTYcFmrsaFtTeT0M&#10;RkFSzK/JtN8tj6fi/BGnw882oVSpxdP8vgLhafb/4T/6UwcOfq+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j/YDEAAAA2gAAAA8AAAAAAAAAAAAAAAAAmAIAAGRycy9k&#10;b3ducmV2LnhtbFBLBQYAAAAABAAEAPUAAACJAw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IAcMA&#10;AADaAAAADwAAAGRycy9kb3ducmV2LnhtbESPT2vCQBTE70K/w/IKvUjdmIJI6io2UOhJ/BM8P7LP&#10;bDT7NmS3mvTTuwXB4zAzv2EWq9424kqdrx0rmE4SEMSl0zVXCorD9/schA/IGhvHpGAgD6vly2iB&#10;mXY33tF1HyoRIewzVGBCaDMpfWnIop+4ljh6J9dZDFF2ldQd3iLcNjJNkpm0WHNcMNhSbqi87H+t&#10;gj+zTfN82FzCdLwezl+FPbpNqtTba7/+BBGoD8/wo/2jFXzA/5V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IAcMAAADaAAAADwAAAAAAAAAAAAAAAACYAgAAZHJzL2Rv&#10;d25yZXYueG1sUEsFBgAAAAAEAAQA9QAAAIgD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031A31" w:rsidRPr="00031A31" w:rsidRDefault="00435467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4" w:history="1">
                          <w:r w:rsidR="00031A31" w:rsidRPr="00435467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تقييم الدورة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40687C3" wp14:editId="19931CDB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BC6CF4E" wp14:editId="550BC3B1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F5F4DC5" wp14:editId="73C49E77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031A31" w:rsidRDefault="00031A31" w:rsidP="001E1BF1">
      <w:pPr>
        <w:jc w:val="center"/>
        <w:rPr>
          <w:rtl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239571E" wp14:editId="7CD00C89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435467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8" w:history="1">
                                <w:r w:rsidR="00031A31" w:rsidRPr="00435467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التقييم العام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">
                <v:rect id="Rectangle 776546771" o:spid="_x0000_s1059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Hl5MsA&#10;AADiAAAADwAAAGRycy9kb3ducmV2LnhtbESPQWvCQBSE70L/w/IKvenGUDdt6ipFkPbiQQ2F3l6z&#10;r0lo9m2aXU3677uC4HGYmW+Y5Xq0rThT7xvHGuazBARx6UzDlYbiuJ0+gfAB2WDrmDT8kYf16m6y&#10;xNy4gfd0PoRKRAj7HDXUIXS5lL6syaKfuY44et+utxii7Ctpehwi3LYyTRIlLTYcF2rsaFNT+XM4&#10;WQ1pMS7SYbd9/vgsvt4SdfrdpKS0frgfX19ABBrDLXxtvxsNWaYWjyrL5nC5FO+AXP0D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YMeXkywAAAOIAAAAPAAAAAAAAAAAAAAAAAJgC&#10;AABkcnMvZG93bnJldi54bWxQSwUGAAAAAAQABAD1AAAAkAMA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9iMoA&#10;AADiAAAADwAAAGRycy9kb3ducmV2LnhtbESPQUvDQBSE70L/w/IKXsRushGV2G1pA4KnorV4fmSf&#10;2djs25Ddtom/3hUEj8PMfMMs16PrxJmG0HrWkC8yEMS1Ny03Gg7vz7ePIEJENth5Jg0TBVivZldL&#10;LI2/8Bud97ERCcKhRA02xr6UMtSWHIaF74mT9+kHhzHJoZFmwEuCu06qLLuXDltOCxZ7qizVx/3J&#10;afi2r6qqpt0x5jeb6Wt7cB9+p7S+no+bJxCRxvgf/mu/GA0Pd0oVeVEU8Hsp3QG5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2VPYjKAAAA4gAAAA8AAAAAAAAAAAAAAAAAmAIA&#10;AGRycy9kb3ducmV2LnhtbFBLBQYAAAAABAAEAPUAAACPAwAA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c6MoA&#10;AADiAAAADwAAAGRycy9kb3ducmV2LnhtbESPQWvCQBSE74X+h+UJvdVdtYk2dRVpKXiyqK3g7ZF9&#10;JqHZtyG7NfHfu4LQ4zAz3zDzZW9rcabWV441jIYKBHHuTMWFhu/95/MMhA/IBmvHpOFCHpaLx4c5&#10;ZsZ1vKXzLhQiQthnqKEMocmk9HlJFv3QNcTRO7nWYoiyLaRpsYtwW8uxUqm0WHFcKLGh95Ly392f&#10;1fCzOR0PL+qr+LBJ07leSbavUuunQb96AxGoD//he3ttNEymaZLOJskUbpfiHZCLK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g2XOjKAAAA4gAAAA8AAAAAAAAAAAAAAAAAmAIA&#10;AGRycy9kb3ducmV2LnhtbFBLBQYAAAAABAAEAPUAAACPAwAAAAA=&#10;" filled="f" stroked="f">
                  <v:textbox>
                    <w:txbxContent>
                      <w:p w:rsidR="00031A31" w:rsidRPr="00031A31" w:rsidRDefault="00435467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9" w:history="1">
                          <w:r w:rsidR="00031A31" w:rsidRPr="00435467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التقييم العام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47DE086" wp14:editId="7C1B5F26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11E3947" wp14:editId="3F883807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7DA3936" wp14:editId="39D1B033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C61575D" wp14:editId="7D616585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C809E3F" wp14:editId="0D43A557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:rsidR="001E1BF1" w:rsidRPr="00031A31" w:rsidRDefault="00435467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23" w:history="1">
        <w:r w:rsidR="001E1BF1" w:rsidRPr="004354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4354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4354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435467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435467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lastRenderedPageBreak/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031A31" w:rsidRDefault="005F02B8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24" w:history="1">
        <w:r w:rsidR="001E1BF1"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:rsidR="000C4B58" w:rsidRDefault="00435467" w:rsidP="00435467">
      <w:pPr>
        <w:shd w:val="clear" w:color="auto" w:fill="F2F2F2" w:themeFill="background1" w:themeFillShade="F2"/>
        <w:jc w:val="center"/>
        <w:rPr>
          <w:sz w:val="40"/>
          <w:szCs w:val="44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01274" w:rsidRPr="00301274" w:rsidRDefault="00301274" w:rsidP="00301274">
      <w:pPr>
        <w:rPr>
          <w:sz w:val="40"/>
          <w:szCs w:val="44"/>
          <w:lang w:bidi="ar-EG"/>
        </w:rPr>
      </w:pPr>
    </w:p>
    <w:sectPr w:rsidR="00301274" w:rsidRPr="00301274" w:rsidSect="00F0683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B8" w:rsidRDefault="005F02B8" w:rsidP="00F53D08">
      <w:pPr>
        <w:spacing w:line="240" w:lineRule="auto"/>
      </w:pPr>
      <w:r>
        <w:separator/>
      </w:r>
    </w:p>
  </w:endnote>
  <w:endnote w:type="continuationSeparator" w:id="0">
    <w:p w:rsidR="005F02B8" w:rsidRDefault="005F02B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129" w:rsidRDefault="007761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40"/>
        <w:szCs w:val="44"/>
        <w:rtl/>
      </w:rPr>
      <w:id w:val="2083017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A31" w:rsidRPr="00031A31" w:rsidRDefault="00031A31" w:rsidP="00031A31">
        <w:pPr>
          <w:pStyle w:val="Footer"/>
          <w:ind w:left="9360"/>
          <w:jc w:val="left"/>
          <w:rPr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ADF5A61" wp14:editId="759B1752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031A31">
          <w:rPr>
            <w:color w:val="168489"/>
            <w:sz w:val="40"/>
            <w:szCs w:val="44"/>
          </w:rPr>
          <w:fldChar w:fldCharType="begin"/>
        </w:r>
        <w:r w:rsidRPr="00031A31">
          <w:rPr>
            <w:color w:val="168489"/>
            <w:sz w:val="40"/>
            <w:szCs w:val="44"/>
          </w:rPr>
          <w:instrText xml:space="preserve"> PAGE   \* MERGEFORMAT </w:instrText>
        </w:r>
        <w:r w:rsidRPr="00031A31">
          <w:rPr>
            <w:color w:val="168489"/>
            <w:sz w:val="40"/>
            <w:szCs w:val="44"/>
          </w:rPr>
          <w:fldChar w:fldCharType="separate"/>
        </w:r>
        <w:r w:rsidR="00776129">
          <w:rPr>
            <w:noProof/>
            <w:color w:val="168489"/>
            <w:sz w:val="40"/>
            <w:szCs w:val="44"/>
            <w:rtl/>
          </w:rPr>
          <w:t>4</w:t>
        </w:r>
        <w:r w:rsidRPr="00031A31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8D42C1" w:rsidRPr="000F243F" w:rsidRDefault="00776129" w:rsidP="000F243F">
    <w:pPr>
      <w:pStyle w:val="Footer"/>
      <w:rPr>
        <w:rFonts w:hint="cs"/>
        <w:szCs w:val="28"/>
        <w:rtl/>
        <w:lang w:bidi="ar-JO"/>
      </w:rPr>
    </w:pPr>
    <w:bookmarkStart w:id="0" w:name="_GoBack"/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99486B" wp14:editId="4C7BF7D4">
              <wp:simplePos x="0" y="0"/>
              <wp:positionH relativeFrom="column">
                <wp:posOffset>2058035</wp:posOffset>
              </wp:positionH>
              <wp:positionV relativeFrom="paragraph">
                <wp:posOffset>130810</wp:posOffset>
              </wp:positionV>
              <wp:extent cx="1562100" cy="24765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76129" w:rsidRPr="00290E2B" w:rsidRDefault="00776129" w:rsidP="00776129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62.05pt;margin-top:10.3pt;width:123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" filled="f" stroked="f" strokeweight=".5pt">
              <v:textbox>
                <w:txbxContent>
                  <w:p w:rsidR="00776129" w:rsidRPr="00290E2B" w:rsidRDefault="00776129" w:rsidP="00776129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C45B57A" wp14:editId="194FFA77">
              <wp:simplePos x="0" y="0"/>
              <wp:positionH relativeFrom="column">
                <wp:posOffset>-457835</wp:posOffset>
              </wp:positionH>
              <wp:positionV relativeFrom="paragraph">
                <wp:posOffset>83185</wp:posOffset>
              </wp:positionV>
              <wp:extent cx="141922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76129" w:rsidRPr="00776129" w:rsidRDefault="00776129" w:rsidP="00776129">
                          <w:pPr>
                            <w:bidi w:val="0"/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sz w:val="24"/>
                              <w:szCs w:val="28"/>
                            </w:rPr>
                          </w:pPr>
                          <w:hyperlink r:id="rId1" w:history="1">
                            <w:r w:rsidRPr="00776129">
                              <w:rPr>
                                <w:rStyle w:val="Hyperlink"/>
                                <w:rFonts w:ascii="Sakkal Majalla" w:hAnsi="Sakkal Majalla" w:cs="Sakkal Majalla"/>
                                <w:sz w:val="24"/>
                                <w:szCs w:val="28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6" style="position:absolute;left:0;text-align:left;margin-left:-36.05pt;margin-top:6.55pt;width:111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" filled="f" stroked="f" strokeweight="1pt">
              <v:textbox>
                <w:txbxContent>
                  <w:p w:rsidR="00776129" w:rsidRPr="00776129" w:rsidRDefault="00776129" w:rsidP="00776129">
                    <w:pPr>
                      <w:bidi w:val="0"/>
                      <w:spacing w:line="240" w:lineRule="auto"/>
                      <w:jc w:val="center"/>
                      <w:rPr>
                        <w:rFonts w:ascii="Sakkal Majalla" w:hAnsi="Sakkal Majalla" w:cs="Sakkal Majalla"/>
                        <w:sz w:val="24"/>
                        <w:szCs w:val="28"/>
                      </w:rPr>
                    </w:pPr>
                    <w:hyperlink r:id="rId2" w:history="1">
                      <w:r w:rsidRPr="00776129">
                        <w:rPr>
                          <w:rStyle w:val="Hyperlink"/>
                          <w:rFonts w:ascii="Sakkal Majalla" w:hAnsi="Sakkal Majalla" w:cs="Sakkal Majalla"/>
                          <w:sz w:val="24"/>
                          <w:szCs w:val="28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bookmarkEnd w:id="0"/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48657F" wp14:editId="706A90CD">
              <wp:simplePos x="0" y="0"/>
              <wp:positionH relativeFrom="column">
                <wp:posOffset>4210050</wp:posOffset>
              </wp:positionH>
              <wp:positionV relativeFrom="paragraph">
                <wp:posOffset>239395</wp:posOffset>
              </wp:positionV>
              <wp:extent cx="2374265" cy="1402715"/>
              <wp:effectExtent l="0" t="0" r="0" b="0"/>
              <wp:wrapNone/>
              <wp:docPr id="38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76129" w:rsidRPr="00DC31A5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776129" w:rsidRPr="00DC31A5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776129" w:rsidRPr="00DC31A5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776129" w:rsidRPr="00DC31A5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776129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776129" w:rsidRPr="00DC31A5" w:rsidRDefault="00776129" w:rsidP="007761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67" style="position:absolute;left:0;text-align:left;margin-left:331.5pt;margin-top:18.8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" filled="f" stroked="f" strokeweight="1pt">
              <v:textbox>
                <w:txbxContent>
                  <w:p w:rsidR="00776129" w:rsidRPr="00DC31A5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776129" w:rsidRPr="00DC31A5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776129" w:rsidRPr="00DC31A5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776129" w:rsidRPr="00DC31A5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776129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776129" w:rsidRPr="00DC31A5" w:rsidRDefault="00776129" w:rsidP="007761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B8" w:rsidRDefault="005F02B8" w:rsidP="00F53D08">
      <w:pPr>
        <w:spacing w:line="240" w:lineRule="auto"/>
      </w:pPr>
      <w:r>
        <w:separator/>
      </w:r>
    </w:p>
  </w:footnote>
  <w:footnote w:type="continuationSeparator" w:id="0">
    <w:p w:rsidR="005F02B8" w:rsidRDefault="005F02B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129" w:rsidRDefault="007761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031A31" w:rsidP="00031A31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70111E2" wp14:editId="6F17D74D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AB9AC4" wp14:editId="525CF2FF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A31" w:rsidRPr="00031A31" w:rsidRDefault="00017ECF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017ECF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الحوكمة في عصر التحوّل الرقمي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B1C756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6C89A8FD" w14:textId="03EEC48E" w:rsidR="00031A31" w:rsidRPr="00031A31" w:rsidRDefault="00017ECF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017ECF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الحوكمة في عصر التحوّل الرقمي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8D42C1" w:rsidRDefault="008D42C1" w:rsidP="00031A31">
    <w:pPr>
      <w:pStyle w:val="Header"/>
      <w:rPr>
        <w:lang w:bidi="ar-E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129" w:rsidRDefault="007761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CF"/>
    <w:rsid w:val="00015BA6"/>
    <w:rsid w:val="000175C5"/>
    <w:rsid w:val="00017C30"/>
    <w:rsid w:val="00017ECF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35467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F02B8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76129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82121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4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hyperlink" Target="http://www.dawliatraining.com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://www.dawliatraining.com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://www.dawliatraining.com/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yperlink" Target="http://www.dawliatraining.com/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image" Target="media/image9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5AD0D6D-7D93-4072-BFEA-F2DEA6E5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4</TotalTime>
  <Pages>5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3</cp:revision>
  <cp:lastPrinted>2022-03-26T18:07:00Z</cp:lastPrinted>
  <dcterms:created xsi:type="dcterms:W3CDTF">2024-08-18T05:31:00Z</dcterms:created>
  <dcterms:modified xsi:type="dcterms:W3CDTF">2024-09-15T05:38:00Z</dcterms:modified>
</cp:coreProperties>
</file>